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8E564" w14:textId="609728CF" w:rsidR="00EB0F73" w:rsidRPr="00EB0F73" w:rsidRDefault="00B9117C" w:rsidP="00EB0F73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en-US" w:eastAsia="pl-PL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584D11A7" wp14:editId="13814094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4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54E6A7" w14:textId="77777777" w:rsidR="00EB0F73" w:rsidRPr="00EB0F73" w:rsidRDefault="00EB0F73" w:rsidP="00EB0F73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 w:rsidRPr="00EB0F73">
        <w:rPr>
          <w:rFonts w:eastAsia="Times New Roman" w:cs="Calibri"/>
          <w:b/>
          <w:sz w:val="20"/>
          <w:szCs w:val="20"/>
          <w:lang w:val="en-US" w:eastAsia="pl-PL" w:bidi="ar-IQ"/>
        </w:rPr>
        <w:t xml:space="preserve">    </w:t>
      </w:r>
      <w:r w:rsidRPr="00EB0F73">
        <w:rPr>
          <w:rFonts w:eastAsia="Batang" w:cs="Calibri"/>
          <w:b/>
          <w:lang w:val="en-US" w:eastAsia="pl-PL" w:bidi="ar-IQ"/>
        </w:rPr>
        <w:t>Samodzielny Publiczny Zakład Opieki Zdrowotnej w Siedlcach</w:t>
      </w:r>
      <w:r w:rsidRPr="00EB0F73">
        <w:rPr>
          <w:rFonts w:eastAsia="Batang" w:cs="Calibri"/>
          <w:b/>
          <w:lang w:val="en-US" w:eastAsia="pl-PL" w:bidi="ar-IQ"/>
        </w:rPr>
        <w:br/>
        <w:t>ul. Jana Kilińskiego 29, 08 -110 Siedlce</w:t>
      </w:r>
      <w:r w:rsidRPr="00EB0F73">
        <w:rPr>
          <w:rFonts w:eastAsia="Batang" w:cs="Calibri"/>
          <w:b/>
          <w:sz w:val="20"/>
          <w:szCs w:val="20"/>
          <w:lang w:val="en-US" w:eastAsia="pl-PL" w:bidi="ar-IQ"/>
        </w:rPr>
        <w:br/>
        <w:t xml:space="preserve">tel. 25 632 27 97, e-mail: </w:t>
      </w:r>
      <w:hyperlink r:id="rId9" w:history="1">
        <w:r w:rsidRPr="00EB0F73">
          <w:rPr>
            <w:rFonts w:eastAsia="Batang" w:cs="Calibri"/>
            <w:b/>
            <w:color w:val="0000FF"/>
            <w:sz w:val="20"/>
            <w:szCs w:val="20"/>
            <w:u w:val="single"/>
            <w:lang w:val="en-US" w:eastAsia="pl-PL" w:bidi="ar-IQ"/>
          </w:rPr>
          <w:t>sekretariat@spzoz-siedlce.pl</w:t>
        </w:r>
      </w:hyperlink>
      <w:r w:rsidRPr="00EB0F73">
        <w:rPr>
          <w:rFonts w:eastAsia="Batang" w:cs="Calibri"/>
          <w:b/>
          <w:sz w:val="20"/>
          <w:szCs w:val="20"/>
          <w:lang w:val="en-US" w:eastAsia="pl-PL" w:bidi="ar-IQ"/>
        </w:rPr>
        <w:t>,</w:t>
      </w:r>
    </w:p>
    <w:p w14:paraId="4821466C" w14:textId="2EC16765" w:rsidR="00EB0F73" w:rsidRPr="00EB0F73" w:rsidRDefault="00B9117C" w:rsidP="00EB0F73">
      <w:pPr>
        <w:spacing w:after="0" w:line="360" w:lineRule="auto"/>
        <w:jc w:val="center"/>
        <w:rPr>
          <w:rFonts w:eastAsia="Batang" w:cs="Calibri"/>
          <w:b/>
          <w:sz w:val="20"/>
          <w:szCs w:val="20"/>
          <w:lang w:val="en-US" w:eastAsia="pl-PL" w:bidi="ar-IQ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57C460A" wp14:editId="59A51FCA">
                <wp:simplePos x="0" y="0"/>
                <wp:positionH relativeFrom="column">
                  <wp:posOffset>-1301115</wp:posOffset>
                </wp:positionH>
                <wp:positionV relativeFrom="paragraph">
                  <wp:posOffset>227964</wp:posOffset>
                </wp:positionV>
                <wp:extent cx="6543675" cy="0"/>
                <wp:effectExtent l="0" t="0" r="0" b="0"/>
                <wp:wrapNone/>
                <wp:docPr id="1426145299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6903D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2.45pt,17.95pt" to="412.8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EB0F73" w:rsidRPr="00EB0F73">
        <w:rPr>
          <w:rFonts w:eastAsia="Batang" w:cs="Calibri"/>
          <w:b/>
          <w:sz w:val="20"/>
          <w:szCs w:val="20"/>
          <w:lang w:val="en-US" w:eastAsia="pl-PL" w:bidi="ar-IQ"/>
        </w:rPr>
        <w:t xml:space="preserve"> www.spzoz-siedlce.pl</w:t>
      </w:r>
    </w:p>
    <w:bookmarkEnd w:id="0"/>
    <w:p w14:paraId="148E244E" w14:textId="77777777" w:rsidR="00EB0F73" w:rsidRDefault="00EB0F73" w:rsidP="00EB0F73">
      <w:pPr>
        <w:pStyle w:val="Nagwek4"/>
        <w:rPr>
          <w:rFonts w:asciiTheme="minorHAnsi" w:hAnsiTheme="minorHAnsi" w:cstheme="minorHAnsi"/>
          <w:bCs/>
          <w:i w:val="0"/>
          <w:sz w:val="20"/>
        </w:rPr>
      </w:pPr>
    </w:p>
    <w:p w14:paraId="07F84619" w14:textId="20C73021" w:rsidR="005103B9" w:rsidRPr="00EB0F73" w:rsidRDefault="006676AE" w:rsidP="00A44833">
      <w:pPr>
        <w:pStyle w:val="Nagwek4"/>
        <w:spacing w:after="360"/>
        <w:rPr>
          <w:rFonts w:asciiTheme="minorHAnsi" w:hAnsiTheme="minorHAnsi" w:cstheme="minorHAnsi"/>
          <w:bCs/>
          <w:i w:val="0"/>
          <w:sz w:val="20"/>
        </w:rPr>
      </w:pPr>
      <w:r w:rsidRPr="00EB0F73">
        <w:rPr>
          <w:rFonts w:asciiTheme="minorHAnsi" w:hAnsiTheme="minorHAnsi" w:cstheme="minorHAnsi"/>
          <w:bCs/>
          <w:i w:val="0"/>
          <w:sz w:val="20"/>
        </w:rPr>
        <w:t xml:space="preserve">Załącznik nr </w:t>
      </w:r>
      <w:r w:rsidR="0093267A" w:rsidRPr="00EB0F73">
        <w:rPr>
          <w:rFonts w:asciiTheme="minorHAnsi" w:hAnsiTheme="minorHAnsi" w:cstheme="minorHAnsi"/>
          <w:bCs/>
          <w:i w:val="0"/>
          <w:sz w:val="20"/>
        </w:rPr>
        <w:t>3</w:t>
      </w:r>
      <w:r w:rsidR="00B36ABD" w:rsidRPr="00EB0F73">
        <w:rPr>
          <w:rFonts w:asciiTheme="minorHAnsi" w:hAnsiTheme="minorHAnsi" w:cstheme="minorHAnsi"/>
          <w:bCs/>
          <w:i w:val="0"/>
          <w:sz w:val="20"/>
        </w:rPr>
        <w:t xml:space="preserve"> do SWZ</w:t>
      </w:r>
    </w:p>
    <w:p w14:paraId="5BBF957C" w14:textId="77777777" w:rsidR="002578E4" w:rsidRPr="00EB0F73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EB0F73" w14:paraId="50B25957" w14:textId="77777777" w:rsidTr="0018769E">
        <w:tc>
          <w:tcPr>
            <w:tcW w:w="2800" w:type="dxa"/>
          </w:tcPr>
          <w:p w14:paraId="5FD696DA" w14:textId="77777777" w:rsidR="002578E4" w:rsidRPr="00EB0F73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EB0F73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EB0F73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46661D1C" w14:textId="77777777" w:rsidR="002578E4" w:rsidRPr="00EB0F73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67794EF" w14:textId="77777777" w:rsidR="002578E4" w:rsidRPr="00EB0F73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EB0F73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49985E4" w14:textId="77777777" w:rsidR="002578E4" w:rsidRPr="00EB0F73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EB0F7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EB0F73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EB0F7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2578E4" w:rsidRPr="00EB0F73" w14:paraId="0A2BA6BC" w14:textId="77777777" w:rsidTr="0018769E">
        <w:tc>
          <w:tcPr>
            <w:tcW w:w="2800" w:type="dxa"/>
          </w:tcPr>
          <w:p w14:paraId="651A2C74" w14:textId="77777777" w:rsidR="002578E4" w:rsidRPr="00EB0F73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EB0F73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82853C7" w14:textId="77777777" w:rsidR="002578E4" w:rsidRPr="00EB0F73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E22D9DF" w14:textId="77777777" w:rsidR="002578E4" w:rsidRPr="00EB0F73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EB0F73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A0D4563" w14:textId="77777777" w:rsidR="002578E4" w:rsidRPr="00EB0F73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EB0F7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EB0F73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EB0F73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47A81D83" w14:textId="77777777" w:rsidR="002578E4" w:rsidRPr="00EB0F73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3267A" w:rsidRPr="00EB0F73" w14:paraId="0BB77F11" w14:textId="77777777" w:rsidTr="00C5109D">
        <w:tc>
          <w:tcPr>
            <w:tcW w:w="9104" w:type="dxa"/>
            <w:shd w:val="clear" w:color="auto" w:fill="D9D9D9"/>
          </w:tcPr>
          <w:p w14:paraId="178112AB" w14:textId="77777777" w:rsidR="0093267A" w:rsidRPr="00EB0F73" w:rsidRDefault="0093267A" w:rsidP="00C5109D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B0F73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  <w:p w14:paraId="4DB5E90F" w14:textId="77777777" w:rsidR="0093267A" w:rsidRPr="00EB0F73" w:rsidRDefault="0093267A" w:rsidP="00C5109D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(t.j. Dz. U. z 2024 r. poz. 1320 z późn. zm.) (dalej jako: ustawa Pzp), dotyczące:</w:t>
            </w:r>
          </w:p>
          <w:p w14:paraId="56BAD477" w14:textId="77777777" w:rsidR="0093267A" w:rsidRPr="00EB0F73" w:rsidRDefault="0093267A" w:rsidP="00C5109D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5875C846" w14:textId="77777777" w:rsidR="0093267A" w:rsidRPr="00EB0F73" w:rsidRDefault="0093267A" w:rsidP="00C5109D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3991069D" w14:textId="77777777" w:rsidR="0093267A" w:rsidRPr="00EB0F73" w:rsidRDefault="0093267A" w:rsidP="00C5109D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0F73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19927456" w14:textId="77777777" w:rsidR="00E50194" w:rsidRPr="00EB0F73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EB0F73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EB0F73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EB0F73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EB0F73" w14:paraId="611A90B7" w14:textId="77777777" w:rsidTr="0018769E">
        <w:tc>
          <w:tcPr>
            <w:tcW w:w="2269" w:type="dxa"/>
          </w:tcPr>
          <w:p w14:paraId="2285D3D2" w14:textId="77777777" w:rsidR="002578E4" w:rsidRPr="00EB0F73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EB0F7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31BEB32" w14:textId="77777777" w:rsidR="002578E4" w:rsidRPr="00EB0F73" w:rsidRDefault="0093267A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EB0F7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Dostawy nici i siatek chirurgicznych oraz produktów farmaceutycznych do Samodzielnego Publicznego Zakładu Opieki Zdrowotnej w Siedlcach</w:t>
            </w:r>
            <w:r w:rsidR="002578E4" w:rsidRPr="00EB0F7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93267A" w:rsidRPr="00EB0F73" w14:paraId="6A9CF74D" w14:textId="77777777" w:rsidTr="00C5109D">
        <w:tc>
          <w:tcPr>
            <w:tcW w:w="2269" w:type="dxa"/>
          </w:tcPr>
          <w:p w14:paraId="532E951F" w14:textId="77777777" w:rsidR="0093267A" w:rsidRPr="00EB0F73" w:rsidRDefault="0093267A" w:rsidP="00C5109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EB0F7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D1BB289" w14:textId="77777777" w:rsidR="0093267A" w:rsidRPr="00EB0F73" w:rsidRDefault="0093267A" w:rsidP="00C5109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EB0F7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nici/siatki/prod.farm/548/2026</w:t>
            </w:r>
          </w:p>
        </w:tc>
      </w:tr>
    </w:tbl>
    <w:p w14:paraId="22C83465" w14:textId="77777777" w:rsidR="002578E4" w:rsidRPr="00EB0F73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58EBDFC" w14:textId="77777777" w:rsidR="00F90CD1" w:rsidRPr="00EB0F73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93267A" w:rsidRPr="00EB0F73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EB0F73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EB0F73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EB0F73">
        <w:rPr>
          <w:rFonts w:asciiTheme="minorHAnsi" w:hAnsiTheme="minorHAnsi" w:cstheme="minorHAnsi"/>
          <w:sz w:val="20"/>
          <w:szCs w:val="20"/>
        </w:rPr>
        <w:t>oświa</w:t>
      </w:r>
      <w:r w:rsidR="00825A09" w:rsidRPr="00EB0F73">
        <w:rPr>
          <w:rFonts w:asciiTheme="minorHAnsi" w:hAnsiTheme="minorHAnsi" w:cstheme="minorHAnsi"/>
          <w:sz w:val="20"/>
          <w:szCs w:val="20"/>
        </w:rPr>
        <w:t>dczam</w:t>
      </w:r>
      <w:r w:rsidR="00E65685" w:rsidRPr="00EB0F73">
        <w:rPr>
          <w:rFonts w:asciiTheme="minorHAnsi" w:hAnsiTheme="minorHAnsi" w:cstheme="minorHAnsi"/>
          <w:sz w:val="20"/>
          <w:szCs w:val="20"/>
        </w:rPr>
        <w:t>,</w:t>
      </w:r>
      <w:r w:rsidR="002B2AD9" w:rsidRPr="00EB0F73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EB0F73" w14:paraId="37729023" w14:textId="77777777" w:rsidTr="00650D6C">
        <w:tc>
          <w:tcPr>
            <w:tcW w:w="9104" w:type="dxa"/>
            <w:shd w:val="clear" w:color="auto" w:fill="D9D9D9"/>
          </w:tcPr>
          <w:p w14:paraId="001B6EB4" w14:textId="77777777" w:rsidR="00E50194" w:rsidRPr="00EB0F73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411050A7" w14:textId="77777777" w:rsidR="00C113BF" w:rsidRPr="00EB0F73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EB0F73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EB0F73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EB0F73">
        <w:rPr>
          <w:rFonts w:asciiTheme="minorHAnsi" w:hAnsiTheme="minorHAnsi" w:cstheme="minorHAnsi"/>
          <w:sz w:val="20"/>
          <w:szCs w:val="20"/>
        </w:rPr>
        <w:t>108</w:t>
      </w:r>
      <w:r w:rsidR="002C4137" w:rsidRPr="00EB0F73">
        <w:rPr>
          <w:rFonts w:asciiTheme="minorHAnsi" w:hAnsiTheme="minorHAnsi" w:cstheme="minorHAnsi"/>
          <w:sz w:val="20"/>
          <w:szCs w:val="20"/>
        </w:rPr>
        <w:t xml:space="preserve"> ust 1 </w:t>
      </w:r>
      <w:r w:rsidRPr="00EB0F73">
        <w:rPr>
          <w:rFonts w:asciiTheme="minorHAnsi" w:hAnsiTheme="minorHAnsi" w:cstheme="minorHAnsi"/>
          <w:sz w:val="20"/>
          <w:szCs w:val="20"/>
        </w:rPr>
        <w:t>ustawy Pzp</w:t>
      </w:r>
      <w:r w:rsidR="00641874" w:rsidRPr="00EB0F73">
        <w:rPr>
          <w:rFonts w:asciiTheme="minorHAnsi" w:hAnsiTheme="minorHAnsi" w:cstheme="minorHAnsi"/>
          <w:sz w:val="20"/>
          <w:szCs w:val="20"/>
        </w:rPr>
        <w:t>.</w:t>
      </w:r>
    </w:p>
    <w:p w14:paraId="29F2F8E7" w14:textId="77777777" w:rsidR="002426FF" w:rsidRPr="00EB0F73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69436E69" w14:textId="77777777" w:rsidR="00023477" w:rsidRPr="00EB0F73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5AEFB0B2" w14:textId="77777777" w:rsidR="00023477" w:rsidRPr="00EB0F73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385A94DA" w14:textId="77777777" w:rsidR="00992BD8" w:rsidRPr="00EB0F73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EB0F73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EB0F73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EB0F73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EB0F73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EB0F73">
        <w:rPr>
          <w:rFonts w:asciiTheme="minorHAnsi" w:hAnsiTheme="minorHAnsi" w:cstheme="minorHAnsi"/>
          <w:color w:val="0070C0"/>
          <w:sz w:val="16"/>
          <w:szCs w:val="16"/>
        </w:rPr>
        <w:t>109 ust.1 pkt 2-5 i 7-10 ustawy Pzp, a wykonawca korzysta z procedury samooczyszczenia, o której mowa w art. 110 ust. 2 ustawy Pzp]</w:t>
      </w:r>
    </w:p>
    <w:p w14:paraId="060D3029" w14:textId="77777777" w:rsidR="00023477" w:rsidRPr="00EB0F73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lastRenderedPageBreak/>
        <w:t xml:space="preserve">Oświadczam, że zachodzą w stosunku do mnie podstawy wykluczenia z postępowania na podstawie art. …………. ustawy Pzp </w:t>
      </w:r>
      <w:r w:rsidR="00E426EB" w:rsidRPr="00EB0F73">
        <w:rPr>
          <w:rFonts w:asciiTheme="minorHAnsi" w:hAnsiTheme="minorHAnsi" w:cstheme="minorHAnsi"/>
          <w:i/>
          <w:color w:val="7F7F7F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EB0F73">
        <w:rPr>
          <w:rFonts w:asciiTheme="minorHAnsi" w:hAnsiTheme="minorHAnsi" w:cstheme="minorHAnsi"/>
          <w:i/>
          <w:sz w:val="20"/>
          <w:szCs w:val="20"/>
        </w:rPr>
        <w:t>.</w:t>
      </w:r>
      <w:r w:rsidRPr="00EB0F73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EB0F73">
        <w:rPr>
          <w:rFonts w:asciiTheme="minorHAnsi" w:hAnsiTheme="minorHAnsi" w:cstheme="minorHAnsi"/>
          <w:sz w:val="20"/>
          <w:szCs w:val="20"/>
        </w:rPr>
        <w:t>110</w:t>
      </w:r>
      <w:r w:rsidRPr="00EB0F73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EB0F73">
        <w:rPr>
          <w:rFonts w:asciiTheme="minorHAnsi" w:hAnsiTheme="minorHAnsi" w:cstheme="minorHAnsi"/>
          <w:sz w:val="20"/>
          <w:szCs w:val="20"/>
        </w:rPr>
        <w:t>2</w:t>
      </w:r>
      <w:r w:rsidRPr="00EB0F73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EB0F73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EB0F73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EB0F73">
        <w:rPr>
          <w:rFonts w:asciiTheme="minorHAnsi" w:hAnsiTheme="minorHAnsi" w:cstheme="minorHAnsi"/>
          <w:sz w:val="20"/>
          <w:szCs w:val="20"/>
        </w:rPr>
        <w:t>..</w:t>
      </w:r>
      <w:r w:rsidRPr="00EB0F73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EB0F73">
        <w:rPr>
          <w:rFonts w:asciiTheme="minorHAnsi" w:hAnsiTheme="minorHAnsi" w:cstheme="minorHAnsi"/>
          <w:sz w:val="20"/>
          <w:szCs w:val="20"/>
        </w:rPr>
        <w:t>…</w:t>
      </w:r>
      <w:r w:rsidRPr="00EB0F7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EB0F73">
        <w:rPr>
          <w:rFonts w:asciiTheme="minorHAnsi" w:hAnsiTheme="minorHAnsi" w:cstheme="minorHAnsi"/>
          <w:sz w:val="20"/>
          <w:szCs w:val="20"/>
        </w:rPr>
        <w:t>.</w:t>
      </w:r>
      <w:r w:rsidRPr="00EB0F73">
        <w:rPr>
          <w:rFonts w:asciiTheme="minorHAnsi" w:hAnsiTheme="minorHAnsi" w:cstheme="minorHAnsi"/>
          <w:sz w:val="20"/>
          <w:szCs w:val="20"/>
        </w:rPr>
        <w:t>…</w:t>
      </w:r>
      <w:r w:rsidR="007A2BCB" w:rsidRPr="00EB0F73">
        <w:rPr>
          <w:rFonts w:asciiTheme="minorHAnsi" w:hAnsiTheme="minorHAnsi" w:cstheme="minorHAnsi"/>
          <w:sz w:val="20"/>
          <w:szCs w:val="20"/>
        </w:rPr>
        <w:t>.</w:t>
      </w:r>
    </w:p>
    <w:p w14:paraId="42FD5AE1" w14:textId="77777777" w:rsidR="007A2BCB" w:rsidRPr="00EB0F73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0C94363E" w14:textId="77777777" w:rsidR="0093267A" w:rsidRPr="00EB0F73" w:rsidRDefault="007A2BCB" w:rsidP="0093267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EB0F73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EB0F73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EB0F73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EB0F73">
        <w:rPr>
          <w:rFonts w:asciiTheme="minorHAnsi" w:hAnsiTheme="minorHAnsi" w:cstheme="minorHAnsi"/>
          <w:sz w:val="20"/>
          <w:szCs w:val="20"/>
        </w:rPr>
        <w:t>514</w:t>
      </w:r>
      <w:r w:rsidRPr="00EB0F73">
        <w:rPr>
          <w:rFonts w:asciiTheme="minorHAnsi" w:hAnsiTheme="minorHAnsi" w:cstheme="minorHAnsi"/>
          <w:sz w:val="20"/>
          <w:szCs w:val="20"/>
        </w:rPr>
        <w:t>)</w:t>
      </w:r>
      <w:r w:rsidR="00AC6A18" w:rsidRPr="00EB0F73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EB0F73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EB0F73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EB0F7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CF1AD75" w14:textId="77777777" w:rsidR="00AC6A18" w:rsidRPr="00EB0F73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EB0F73" w14:paraId="41CA6966" w14:textId="77777777" w:rsidTr="00CD4DD1">
        <w:tc>
          <w:tcPr>
            <w:tcW w:w="9104" w:type="dxa"/>
            <w:shd w:val="clear" w:color="auto" w:fill="D9D9D9"/>
          </w:tcPr>
          <w:p w14:paraId="4E983F8A" w14:textId="77777777" w:rsidR="0011306C" w:rsidRPr="00EB0F73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EB0F73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0D3A46D9" w14:textId="77777777" w:rsidR="00D2702A" w:rsidRPr="00EB0F73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EB0F73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EB0F73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EB0F73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EB0F73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EB0F73" w14:paraId="700E283B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AFAD" w14:textId="77777777" w:rsidR="00D2702A" w:rsidRPr="00EB0F73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4634" w14:textId="77777777" w:rsidR="00D2702A" w:rsidRPr="00EB0F73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93267A" w:rsidRPr="00EB0F73" w14:paraId="5ED2B328" w14:textId="77777777" w:rsidTr="00C510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5C7D" w14:textId="77777777" w:rsidR="0093267A" w:rsidRPr="00EB0F73" w:rsidRDefault="0093267A" w:rsidP="00C5109D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0764" w14:textId="77777777" w:rsidR="0093267A" w:rsidRPr="00EB0F73" w:rsidRDefault="0093267A" w:rsidP="00C5109D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6BC77B51" w14:textId="77777777" w:rsidR="0093267A" w:rsidRPr="00EB0F73" w:rsidRDefault="0093267A" w:rsidP="00C5109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precyzuje niniejszego warunku.</w:t>
            </w:r>
          </w:p>
        </w:tc>
      </w:tr>
      <w:tr w:rsidR="0093267A" w:rsidRPr="00EB0F73" w14:paraId="3D3C045D" w14:textId="77777777" w:rsidTr="00C510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F28D" w14:textId="77777777" w:rsidR="0093267A" w:rsidRPr="00EB0F73" w:rsidRDefault="0093267A" w:rsidP="00C5109D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F013" w14:textId="77777777" w:rsidR="0093267A" w:rsidRPr="00EB0F73" w:rsidRDefault="0093267A" w:rsidP="00C5109D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109EF57A" w14:textId="77777777" w:rsidR="0093267A" w:rsidRPr="00EB0F73" w:rsidRDefault="0093267A" w:rsidP="00C5109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 Zamawiający nie precyzuje niniejszego warunku.</w:t>
            </w:r>
          </w:p>
        </w:tc>
      </w:tr>
      <w:tr w:rsidR="0093267A" w:rsidRPr="00EB0F73" w14:paraId="594047D7" w14:textId="77777777" w:rsidTr="00C510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42B8" w14:textId="77777777" w:rsidR="0093267A" w:rsidRPr="00EB0F73" w:rsidRDefault="0093267A" w:rsidP="00C5109D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6C01" w14:textId="77777777" w:rsidR="0093267A" w:rsidRPr="00EB0F73" w:rsidRDefault="0093267A" w:rsidP="00C5109D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1F183011" w14:textId="77777777" w:rsidR="0093267A" w:rsidRPr="00EB0F73" w:rsidRDefault="0093267A" w:rsidP="00C5109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EB0F73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  <w:p w14:paraId="7DF8BD83" w14:textId="77777777" w:rsidR="0093267A" w:rsidRPr="00EB0F73" w:rsidRDefault="0093267A" w:rsidP="00C5109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EB0F73">
              <w:rPr>
                <w:rFonts w:asciiTheme="minorHAnsi" w:hAnsiTheme="minorHAnsi" w:cstheme="minorHAnsi"/>
                <w:sz w:val="18"/>
                <w:szCs w:val="18"/>
              </w:rPr>
              <w:t xml:space="preserve">Zamawiający uzna iż warunek dotyczący posiadania uprawnień do wykonywania określonej działalności lub </w:t>
            </w:r>
            <w:r w:rsidRPr="00EB0F7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czynności, jeżeli przepisy prawa nakładają obowiązek ich posiadania za spełniony jeżeli Wykonawca przedłoży:</w:t>
            </w:r>
          </w:p>
          <w:p w14:paraId="4A8B336A" w14:textId="77777777" w:rsidR="0093267A" w:rsidRPr="00EB0F73" w:rsidRDefault="0093267A" w:rsidP="00C5109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sz w:val="18"/>
                <w:szCs w:val="18"/>
              </w:rPr>
              <w:t>1) zezwolenie na prowadzenie działalności gospodarczej w zakresie prowadzenia hurtowni farmaceutycznej wydane przez Głównego Inspektora Farmaceutycznego zgodnie z Ustawą Prawo Farmaceutyczne z dnia 06.09.2001 r. (tekst jednolity Dz.U. z 2004 r. Nr 53, poz. 533 z późn. zm.) - jeśli dotyczy</w:t>
            </w:r>
          </w:p>
        </w:tc>
      </w:tr>
    </w:tbl>
    <w:p w14:paraId="1210F73F" w14:textId="77777777" w:rsidR="00E21BB4" w:rsidRPr="00EB0F73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B0F73">
        <w:rPr>
          <w:rFonts w:asciiTheme="minorHAnsi" w:hAnsiTheme="minorHAnsi" w:cstheme="minorHAnsi"/>
          <w:sz w:val="18"/>
          <w:szCs w:val="18"/>
        </w:rPr>
        <w:lastRenderedPageBreak/>
        <w:t>_____________________________________________________________________________</w:t>
      </w:r>
    </w:p>
    <w:p w14:paraId="2FE9F432" w14:textId="77777777" w:rsidR="00E21BB4" w:rsidRPr="00EB0F73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EB0F73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EB0F73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EB0F73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EB0F73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EB0F73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3D49E081" w14:textId="77777777" w:rsidR="00C62F57" w:rsidRPr="00EB0F73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5636937F" w14:textId="77777777" w:rsidR="00C62F57" w:rsidRPr="00EB0F73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06C558CA" w14:textId="77777777" w:rsidR="00721D87" w:rsidRPr="00EB0F73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EB0F73">
        <w:rPr>
          <w:rFonts w:asciiTheme="minorHAnsi" w:hAnsiTheme="minorHAnsi" w:cstheme="minorHAnsi"/>
          <w:sz w:val="20"/>
          <w:szCs w:val="20"/>
        </w:rPr>
        <w:t>ego/</w:t>
      </w:r>
      <w:r w:rsidRPr="00EB0F73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5BEBF534" w14:textId="77777777" w:rsidR="00721D87" w:rsidRPr="00EB0F73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EB0F73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062AB219" w14:textId="77777777" w:rsidR="00721D87" w:rsidRPr="00EB0F73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EB0F73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2EFF1345" w14:textId="77777777" w:rsidR="00721D87" w:rsidRPr="00EB0F73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0A92FBA9" w14:textId="77777777" w:rsidR="00E21BB4" w:rsidRPr="00EB0F73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EB0F73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EB0F73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43CD41B6" w14:textId="77777777" w:rsidR="00E21BB4" w:rsidRPr="00EB0F73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EB0F73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345EA940" w14:textId="77777777" w:rsidR="00C62F57" w:rsidRPr="00EB0F73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EB0F73" w14:paraId="5F2C00FE" w14:textId="77777777" w:rsidTr="00CD4DD1">
        <w:tc>
          <w:tcPr>
            <w:tcW w:w="9104" w:type="dxa"/>
            <w:shd w:val="clear" w:color="auto" w:fill="D9D9D9"/>
          </w:tcPr>
          <w:p w14:paraId="2E8FD6B1" w14:textId="77777777" w:rsidR="00BE6F04" w:rsidRPr="00EB0F73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362EEF0F" w14:textId="77777777" w:rsidR="00FE4E2B" w:rsidRPr="00EB0F73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EB0F73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EB0F73" w14:paraId="2E4C136E" w14:textId="77777777" w:rsidTr="00847232">
        <w:tc>
          <w:tcPr>
            <w:tcW w:w="9104" w:type="dxa"/>
            <w:shd w:val="clear" w:color="auto" w:fill="D9D9D9"/>
          </w:tcPr>
          <w:p w14:paraId="4195E3AC" w14:textId="77777777" w:rsidR="00E426EB" w:rsidRPr="00EB0F73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EB0F73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3792238D" w14:textId="77777777" w:rsidR="00E426EB" w:rsidRPr="00EB0F73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6AA1B9" w14:textId="77777777" w:rsidR="00E426EB" w:rsidRPr="00EB0F73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1CB3DAE" w14:textId="77777777" w:rsidR="00E426EB" w:rsidRPr="00EB0F73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0D09FF46" w14:textId="77777777" w:rsidR="00E426EB" w:rsidRPr="00EB0F73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EB0F73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5392E9B5" w14:textId="77777777" w:rsidR="00E426EB" w:rsidRPr="00EB0F73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B0F73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461CB752" w14:textId="77777777" w:rsidR="00E426EB" w:rsidRPr="00EB0F73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EB0F73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56B19436" w14:textId="77777777" w:rsidR="00E426EB" w:rsidRPr="00EB0F73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4A777C" w14:textId="02FFFCBE" w:rsidR="00524951" w:rsidRPr="00EB0F73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EB0F73">
        <w:rPr>
          <w:rFonts w:asciiTheme="minorHAnsi" w:hAnsiTheme="minorHAnsi" w:cstheme="minorHAnsi"/>
          <w:sz w:val="16"/>
          <w:szCs w:val="16"/>
        </w:rPr>
        <w:tab/>
      </w:r>
      <w:r w:rsidRPr="00EB0F73">
        <w:rPr>
          <w:rFonts w:asciiTheme="minorHAnsi" w:hAnsiTheme="minorHAnsi" w:cstheme="minorHAnsi"/>
          <w:sz w:val="16"/>
          <w:szCs w:val="16"/>
        </w:rPr>
        <w:tab/>
      </w:r>
      <w:r w:rsidRPr="00EB0F73">
        <w:rPr>
          <w:rFonts w:asciiTheme="minorHAnsi" w:hAnsiTheme="minorHAnsi" w:cstheme="minorHAnsi"/>
          <w:sz w:val="16"/>
          <w:szCs w:val="16"/>
        </w:rPr>
        <w:tab/>
      </w:r>
      <w:r w:rsidRPr="00EB0F73">
        <w:rPr>
          <w:rFonts w:asciiTheme="minorHAnsi" w:hAnsiTheme="minorHAnsi" w:cstheme="minorHAnsi"/>
          <w:sz w:val="16"/>
          <w:szCs w:val="16"/>
        </w:rPr>
        <w:tab/>
      </w:r>
    </w:p>
    <w:p w14:paraId="4BD690B6" w14:textId="77777777" w:rsidR="00524951" w:rsidRPr="00EB0F73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017A6698" w14:textId="4D147427" w:rsidR="00FE4E2B" w:rsidRPr="00EB0F73" w:rsidRDefault="00EB0F73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</w:t>
      </w:r>
      <w:r w:rsidR="00524951" w:rsidRPr="00EB0F73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EB0F73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EB0F73">
        <w:rPr>
          <w:rFonts w:asciiTheme="minorHAnsi" w:hAnsiTheme="minorHAnsi" w:cstheme="minorHAnsi"/>
          <w:sz w:val="16"/>
          <w:szCs w:val="16"/>
        </w:rPr>
        <w:t>…</w:t>
      </w:r>
      <w:r w:rsidR="006D536F" w:rsidRPr="00EB0F73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EB0F73">
        <w:rPr>
          <w:rFonts w:asciiTheme="minorHAnsi" w:hAnsiTheme="minorHAnsi" w:cstheme="minorHAnsi"/>
          <w:sz w:val="16"/>
          <w:szCs w:val="16"/>
        </w:rPr>
        <w:t>……</w:t>
      </w:r>
      <w:r w:rsidR="006D536F" w:rsidRPr="00EB0F73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EB0F73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4FBE8BD7" w14:textId="77777777" w:rsidR="00484F88" w:rsidRPr="00EB0F73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8"/>
          <w:szCs w:val="18"/>
        </w:rPr>
      </w:pPr>
      <w:r w:rsidRPr="00EB0F73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EB0F73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EB0F73" w:rsidSect="00EB0F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851" w:right="1417" w:bottom="993" w:left="1417" w:header="708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780A6" w14:textId="77777777" w:rsidR="00EB6FC4" w:rsidRDefault="00EB6FC4" w:rsidP="0038231F">
      <w:pPr>
        <w:spacing w:after="0" w:line="240" w:lineRule="auto"/>
      </w:pPr>
      <w:r>
        <w:separator/>
      </w:r>
    </w:p>
  </w:endnote>
  <w:endnote w:type="continuationSeparator" w:id="0">
    <w:p w14:paraId="6EFC3501" w14:textId="77777777" w:rsidR="00EB6FC4" w:rsidRDefault="00EB6F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72F9" w14:textId="77777777" w:rsidR="0093267A" w:rsidRDefault="009326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67306" w14:textId="3C65F1AE" w:rsidR="00EB0F73" w:rsidRPr="00EB0F73" w:rsidRDefault="00B9117C" w:rsidP="00EB0F73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bookmarkStart w:id="2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31BBBCC" wp14:editId="30B21F42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549225830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CB0CE3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EB0F73" w:rsidRPr="00EB0F73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06E9A973" w14:textId="77C763CD" w:rsidR="00F8042D" w:rsidRPr="00EB0F73" w:rsidRDefault="00EB0F73" w:rsidP="00EB0F73">
    <w:pPr>
      <w:pStyle w:val="Stopka"/>
      <w:jc w:val="right"/>
      <w:rPr>
        <w:sz w:val="18"/>
        <w:szCs w:val="18"/>
      </w:rPr>
    </w:pPr>
    <w:r w:rsidRPr="00EB0F73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EB0F73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EB0F73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r w:rsidRPr="00EB0F73">
      <w:rPr>
        <w:rFonts w:eastAsia="Times New Roman" w:cs="Calibri"/>
        <w:color w:val="202C82"/>
        <w:sz w:val="15"/>
        <w:szCs w:val="15"/>
        <w:lang w:eastAsia="pl-PL" w:bidi="ar-IQ"/>
      </w:rPr>
      <w:tab/>
    </w:r>
    <w:bookmarkEnd w:id="2"/>
    <w:r w:rsidR="00F8042D" w:rsidRPr="00EB0F73">
      <w:rPr>
        <w:sz w:val="18"/>
        <w:szCs w:val="18"/>
      </w:rPr>
      <w:t xml:space="preserve">Strona </w:t>
    </w:r>
    <w:r w:rsidR="00F8042D" w:rsidRPr="00EB0F73">
      <w:rPr>
        <w:b/>
        <w:bCs/>
        <w:sz w:val="18"/>
        <w:szCs w:val="18"/>
      </w:rPr>
      <w:fldChar w:fldCharType="begin"/>
    </w:r>
    <w:r w:rsidR="00F8042D" w:rsidRPr="00EB0F73">
      <w:rPr>
        <w:b/>
        <w:bCs/>
        <w:sz w:val="18"/>
        <w:szCs w:val="18"/>
      </w:rPr>
      <w:instrText>PAGE</w:instrText>
    </w:r>
    <w:r w:rsidR="00F8042D" w:rsidRPr="00EB0F73">
      <w:rPr>
        <w:b/>
        <w:bCs/>
        <w:sz w:val="18"/>
        <w:szCs w:val="18"/>
      </w:rPr>
      <w:fldChar w:fldCharType="separate"/>
    </w:r>
    <w:r w:rsidR="00F90CD1" w:rsidRPr="00EB0F73">
      <w:rPr>
        <w:b/>
        <w:bCs/>
        <w:noProof/>
        <w:sz w:val="18"/>
        <w:szCs w:val="18"/>
      </w:rPr>
      <w:t>2</w:t>
    </w:r>
    <w:r w:rsidR="00F8042D" w:rsidRPr="00EB0F73">
      <w:rPr>
        <w:b/>
        <w:bCs/>
        <w:sz w:val="18"/>
        <w:szCs w:val="18"/>
      </w:rPr>
      <w:fldChar w:fldCharType="end"/>
    </w:r>
    <w:r w:rsidR="00F8042D" w:rsidRPr="00EB0F73">
      <w:rPr>
        <w:sz w:val="18"/>
        <w:szCs w:val="18"/>
      </w:rPr>
      <w:t xml:space="preserve"> z </w:t>
    </w:r>
    <w:r w:rsidR="00F8042D" w:rsidRPr="00EB0F73">
      <w:rPr>
        <w:b/>
        <w:bCs/>
        <w:sz w:val="18"/>
        <w:szCs w:val="18"/>
      </w:rPr>
      <w:fldChar w:fldCharType="begin"/>
    </w:r>
    <w:r w:rsidR="00F8042D" w:rsidRPr="00EB0F73">
      <w:rPr>
        <w:b/>
        <w:bCs/>
        <w:sz w:val="18"/>
        <w:szCs w:val="18"/>
      </w:rPr>
      <w:instrText>NUMPAGES</w:instrText>
    </w:r>
    <w:r w:rsidR="00F8042D" w:rsidRPr="00EB0F73">
      <w:rPr>
        <w:b/>
        <w:bCs/>
        <w:sz w:val="18"/>
        <w:szCs w:val="18"/>
      </w:rPr>
      <w:fldChar w:fldCharType="separate"/>
    </w:r>
    <w:r w:rsidR="00F90CD1" w:rsidRPr="00EB0F73">
      <w:rPr>
        <w:b/>
        <w:bCs/>
        <w:noProof/>
        <w:sz w:val="18"/>
        <w:szCs w:val="18"/>
      </w:rPr>
      <w:t>5</w:t>
    </w:r>
    <w:r w:rsidR="00F8042D" w:rsidRPr="00EB0F73">
      <w:rPr>
        <w:b/>
        <w:bCs/>
        <w:sz w:val="18"/>
        <w:szCs w:val="18"/>
      </w:rPr>
      <w:fldChar w:fldCharType="end"/>
    </w:r>
  </w:p>
  <w:p w14:paraId="4D166436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E301A" w14:textId="77777777" w:rsidR="0093267A" w:rsidRDefault="009326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CBF62" w14:textId="77777777" w:rsidR="00EB6FC4" w:rsidRDefault="00EB6FC4" w:rsidP="0038231F">
      <w:pPr>
        <w:spacing w:after="0" w:line="240" w:lineRule="auto"/>
      </w:pPr>
      <w:r>
        <w:separator/>
      </w:r>
    </w:p>
  </w:footnote>
  <w:footnote w:type="continuationSeparator" w:id="0">
    <w:p w14:paraId="0AC17EDA" w14:textId="77777777" w:rsidR="00EB6FC4" w:rsidRDefault="00EB6FC4" w:rsidP="0038231F">
      <w:pPr>
        <w:spacing w:after="0" w:line="240" w:lineRule="auto"/>
      </w:pPr>
      <w:r>
        <w:continuationSeparator/>
      </w:r>
    </w:p>
  </w:footnote>
  <w:footnote w:id="1">
    <w:p w14:paraId="1B91B519" w14:textId="77777777" w:rsidR="0011306C" w:rsidRPr="00EB0F73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4"/>
          <w:szCs w:val="14"/>
        </w:rPr>
      </w:pPr>
      <w:r w:rsidRPr="00EB0F73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B0F73">
        <w:rPr>
          <w:rFonts w:asciiTheme="minorHAnsi" w:hAnsiTheme="minorHAnsi" w:cstheme="minorHAnsi"/>
          <w:sz w:val="18"/>
          <w:szCs w:val="18"/>
        </w:rPr>
        <w:t xml:space="preserve"> </w:t>
      </w:r>
      <w:r w:rsidRPr="00EB0F73">
        <w:rPr>
          <w:rFonts w:asciiTheme="minorHAnsi" w:hAnsiTheme="minorHAnsi"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FDD520E" w14:textId="77777777" w:rsidR="0011306C" w:rsidRPr="00EB0F73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EB0F73">
        <w:rPr>
          <w:rFonts w:asciiTheme="minorHAnsi" w:hAnsiTheme="minorHAnsi" w:cstheme="minorHAnsi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A1B1FD" w14:textId="77777777" w:rsidR="0011306C" w:rsidRPr="00EB0F73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EB0F73">
        <w:rPr>
          <w:rFonts w:asciiTheme="minorHAnsi" w:hAnsiTheme="minorHAnsi" w:cstheme="minorHAnsi"/>
          <w:sz w:val="14"/>
          <w:szCs w:val="14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B0F73">
        <w:rPr>
          <w:rFonts w:asciiTheme="minorHAnsi" w:hAnsiTheme="minorHAnsi" w:cstheme="minorHAnsi"/>
          <w:sz w:val="14"/>
          <w:szCs w:val="14"/>
        </w:rPr>
        <w:t>t.j. Dz. U. z 202</w:t>
      </w:r>
      <w:r w:rsidR="004204C7" w:rsidRPr="00EB0F73">
        <w:rPr>
          <w:rFonts w:asciiTheme="minorHAnsi" w:hAnsiTheme="minorHAnsi" w:cstheme="minorHAnsi"/>
          <w:sz w:val="14"/>
          <w:szCs w:val="14"/>
        </w:rPr>
        <w:t>5</w:t>
      </w:r>
      <w:r w:rsidR="00E01091" w:rsidRPr="00EB0F73">
        <w:rPr>
          <w:rFonts w:asciiTheme="minorHAnsi" w:hAnsiTheme="minorHAnsi" w:cstheme="minorHAnsi"/>
          <w:sz w:val="14"/>
          <w:szCs w:val="14"/>
        </w:rPr>
        <w:t xml:space="preserve">r. poz. </w:t>
      </w:r>
      <w:r w:rsidR="004204C7" w:rsidRPr="00EB0F73">
        <w:rPr>
          <w:rFonts w:asciiTheme="minorHAnsi" w:hAnsiTheme="minorHAnsi" w:cstheme="minorHAnsi"/>
          <w:sz w:val="14"/>
          <w:szCs w:val="14"/>
        </w:rPr>
        <w:t>644</w:t>
      </w:r>
      <w:r w:rsidRPr="00EB0F73">
        <w:rPr>
          <w:rFonts w:asciiTheme="minorHAnsi" w:hAnsiTheme="minorHAnsi" w:cstheme="minorHAnsi"/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35F4A6" w14:textId="77777777" w:rsidR="0011306C" w:rsidRPr="00EB0F73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EB0F73">
        <w:rPr>
          <w:rFonts w:asciiTheme="minorHAnsi" w:hAnsiTheme="minorHAnsi" w:cstheme="minorHAnsi"/>
          <w:sz w:val="14"/>
          <w:szCs w:val="14"/>
        </w:rPr>
        <w:t xml:space="preserve">wykonawcę oraz uczestnika konkursu, którego jednostką dominującą w rozumieniu art. 3 ust. 1 pkt 37 ustawy z dnia 29 września 1994 r. o rachunkowości </w:t>
      </w:r>
      <w:r w:rsidR="00E01091" w:rsidRPr="00EB0F73">
        <w:rPr>
          <w:rFonts w:asciiTheme="minorHAnsi" w:hAnsiTheme="minorHAnsi" w:cstheme="minorHAnsi"/>
          <w:sz w:val="14"/>
          <w:szCs w:val="14"/>
        </w:rPr>
        <w:t>(Dz. U. z 2023</w:t>
      </w:r>
      <w:r w:rsidR="009B0A5F" w:rsidRPr="00EB0F73">
        <w:rPr>
          <w:rFonts w:asciiTheme="minorHAnsi" w:hAnsiTheme="minorHAnsi" w:cstheme="minorHAnsi"/>
          <w:sz w:val="14"/>
          <w:szCs w:val="14"/>
        </w:rPr>
        <w:t xml:space="preserve"> </w:t>
      </w:r>
      <w:r w:rsidR="00E01091" w:rsidRPr="00EB0F73">
        <w:rPr>
          <w:rFonts w:asciiTheme="minorHAnsi" w:hAnsiTheme="minorHAnsi" w:cstheme="minorHAnsi"/>
          <w:sz w:val="14"/>
          <w:szCs w:val="14"/>
        </w:rPr>
        <w:t>r. poz. 120</w:t>
      </w:r>
      <w:r w:rsidR="003D1081" w:rsidRPr="00EB0F73">
        <w:rPr>
          <w:rFonts w:asciiTheme="minorHAnsi" w:hAnsiTheme="minorHAnsi" w:cstheme="minorHAnsi"/>
          <w:sz w:val="14"/>
          <w:szCs w:val="14"/>
        </w:rPr>
        <w:t>, 295 i 1598</w:t>
      </w:r>
      <w:r w:rsidR="009B0A5F" w:rsidRPr="00EB0F73">
        <w:rPr>
          <w:rFonts w:asciiTheme="minorHAnsi" w:hAnsiTheme="minorHAnsi" w:cstheme="minorHAnsi"/>
          <w:sz w:val="14"/>
          <w:szCs w:val="14"/>
        </w:rPr>
        <w:t xml:space="preserve"> oraz z 2024 r. poz. 619, 1685 i 1863</w:t>
      </w:r>
      <w:r w:rsidRPr="00EB0F73">
        <w:rPr>
          <w:rFonts w:asciiTheme="minorHAnsi" w:hAnsiTheme="minorHAnsi" w:cstheme="minorHAnsi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6F777EB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D7AEA" w14:textId="77777777" w:rsidR="0093267A" w:rsidRDefault="009326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61AB" w14:textId="77777777" w:rsidR="0093267A" w:rsidRDefault="009326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5CB9F" w14:textId="77777777" w:rsidR="0093267A" w:rsidRDefault="009326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518608">
    <w:abstractNumId w:val="11"/>
  </w:num>
  <w:num w:numId="2" w16cid:durableId="1588273303">
    <w:abstractNumId w:val="0"/>
  </w:num>
  <w:num w:numId="3" w16cid:durableId="1814446428">
    <w:abstractNumId w:val="10"/>
  </w:num>
  <w:num w:numId="4" w16cid:durableId="431514738">
    <w:abstractNumId w:val="13"/>
  </w:num>
  <w:num w:numId="5" w16cid:durableId="622157715">
    <w:abstractNumId w:val="12"/>
  </w:num>
  <w:num w:numId="6" w16cid:durableId="1424451703">
    <w:abstractNumId w:val="9"/>
  </w:num>
  <w:num w:numId="7" w16cid:durableId="1903559995">
    <w:abstractNumId w:val="1"/>
  </w:num>
  <w:num w:numId="8" w16cid:durableId="1556771028">
    <w:abstractNumId w:val="6"/>
  </w:num>
  <w:num w:numId="9" w16cid:durableId="898780782">
    <w:abstractNumId w:val="4"/>
  </w:num>
  <w:num w:numId="10" w16cid:durableId="519245498">
    <w:abstractNumId w:val="7"/>
  </w:num>
  <w:num w:numId="11" w16cid:durableId="775029137">
    <w:abstractNumId w:val="5"/>
  </w:num>
  <w:num w:numId="12" w16cid:durableId="1148286747">
    <w:abstractNumId w:val="8"/>
  </w:num>
  <w:num w:numId="13" w16cid:durableId="159976248">
    <w:abstractNumId w:val="3"/>
  </w:num>
  <w:num w:numId="14" w16cid:durableId="671958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FC4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D4D89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3267A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9117C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0F73"/>
    <w:rsid w:val="00EB6FC4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73AD0D82"/>
  <w15:docId w15:val="{0BA048D2-0B62-4D07-AC97-7DC4A0D5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EB0F73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914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2026-01-07T06:42:00Z</cp:lastPrinted>
  <dcterms:created xsi:type="dcterms:W3CDTF">2026-01-07T06:51:00Z</dcterms:created>
  <dcterms:modified xsi:type="dcterms:W3CDTF">2026-01-07T06:51:00Z</dcterms:modified>
</cp:coreProperties>
</file>